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A4192" w14:textId="77777777" w:rsidR="00613E68" w:rsidRPr="00775F1C" w:rsidRDefault="00613E68" w:rsidP="00613E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5F1C">
        <w:rPr>
          <w:rFonts w:ascii="Times New Roman" w:hAnsi="Times New Roman" w:cs="Times New Roman"/>
          <w:sz w:val="24"/>
          <w:szCs w:val="24"/>
          <w:u w:val="single"/>
        </w:rPr>
        <w:t>John HOLME</w:t>
      </w:r>
      <w:r w:rsidRPr="00775F1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75F1C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75F1C">
        <w:rPr>
          <w:rFonts w:ascii="Times New Roman" w:hAnsi="Times New Roman" w:cs="Times New Roman"/>
          <w:sz w:val="24"/>
          <w:szCs w:val="24"/>
        </w:rPr>
        <w:t>d.1496)</w:t>
      </w:r>
    </w:p>
    <w:p w14:paraId="3022599A" w14:textId="77777777" w:rsidR="00613E68" w:rsidRPr="00775F1C" w:rsidRDefault="00613E68" w:rsidP="00613E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5F1C"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 w:rsidRPr="00775F1C">
        <w:rPr>
          <w:rFonts w:ascii="Times New Roman" w:hAnsi="Times New Roman" w:cs="Times New Roman"/>
          <w:sz w:val="24"/>
          <w:szCs w:val="24"/>
        </w:rPr>
        <w:t>Colwick</w:t>
      </w:r>
      <w:proofErr w:type="spellEnd"/>
      <w:r w:rsidRPr="00775F1C">
        <w:rPr>
          <w:rFonts w:ascii="Times New Roman" w:hAnsi="Times New Roman" w:cs="Times New Roman"/>
          <w:sz w:val="24"/>
          <w:szCs w:val="24"/>
        </w:rPr>
        <w:t>.</w:t>
      </w:r>
    </w:p>
    <w:p w14:paraId="30D44170" w14:textId="77777777" w:rsidR="00613E68" w:rsidRPr="00775F1C" w:rsidRDefault="00613E68" w:rsidP="00613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DF2D05" w14:textId="77777777" w:rsidR="00613E68" w:rsidRPr="00775F1C" w:rsidRDefault="00613E68" w:rsidP="00613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CEEFA8" w14:textId="77777777" w:rsidR="00613E68" w:rsidRPr="00775F1C" w:rsidRDefault="00613E68" w:rsidP="00613E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5F1C">
        <w:rPr>
          <w:rFonts w:ascii="Times New Roman" w:hAnsi="Times New Roman" w:cs="Times New Roman"/>
          <w:sz w:val="24"/>
          <w:szCs w:val="24"/>
        </w:rPr>
        <w:t>26 Apr.1496</w:t>
      </w:r>
      <w:r w:rsidRPr="00775F1C">
        <w:rPr>
          <w:rFonts w:ascii="Times New Roman" w:hAnsi="Times New Roman" w:cs="Times New Roman"/>
          <w:sz w:val="24"/>
          <w:szCs w:val="24"/>
        </w:rPr>
        <w:tab/>
        <w:t>He had died by this date.</w:t>
      </w:r>
    </w:p>
    <w:p w14:paraId="5ACCEDE0" w14:textId="77777777" w:rsidR="00613E68" w:rsidRPr="00775F1C" w:rsidRDefault="00613E68" w:rsidP="00613E6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775F1C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775F1C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775F1C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775F1C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775F1C">
        <w:rPr>
          <w:rFonts w:ascii="Times New Roman" w:hAnsi="Times New Roman" w:cs="Times New Roman"/>
          <w:sz w:val="24"/>
          <w:szCs w:val="24"/>
        </w:rPr>
        <w:t>, pub. The Canterbury and York Society, 1974, p.87)</w:t>
      </w:r>
    </w:p>
    <w:p w14:paraId="02CE8F28" w14:textId="77777777" w:rsidR="00613E68" w:rsidRPr="00775F1C" w:rsidRDefault="00613E68" w:rsidP="00613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56B0C5" w14:textId="77777777" w:rsidR="00613E68" w:rsidRPr="00775F1C" w:rsidRDefault="00613E68" w:rsidP="00613E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C85B19" w14:textId="77777777" w:rsidR="00613E68" w:rsidRPr="00775F1C" w:rsidRDefault="00613E68" w:rsidP="00613E6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5F1C">
        <w:rPr>
          <w:rFonts w:ascii="Times New Roman" w:hAnsi="Times New Roman" w:cs="Times New Roman"/>
          <w:sz w:val="24"/>
          <w:szCs w:val="24"/>
        </w:rPr>
        <w:t>5 March 2022</w:t>
      </w:r>
    </w:p>
    <w:p w14:paraId="12241BA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FBE79" w14:textId="77777777" w:rsidR="00613E68" w:rsidRDefault="00613E68" w:rsidP="009139A6">
      <w:r>
        <w:separator/>
      </w:r>
    </w:p>
  </w:endnote>
  <w:endnote w:type="continuationSeparator" w:id="0">
    <w:p w14:paraId="1F231E20" w14:textId="77777777" w:rsidR="00613E68" w:rsidRDefault="00613E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AD4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CBE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2C7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57A3D" w14:textId="77777777" w:rsidR="00613E68" w:rsidRDefault="00613E68" w:rsidP="009139A6">
      <w:r>
        <w:separator/>
      </w:r>
    </w:p>
  </w:footnote>
  <w:footnote w:type="continuationSeparator" w:id="0">
    <w:p w14:paraId="338C3BAF" w14:textId="77777777" w:rsidR="00613E68" w:rsidRDefault="00613E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95A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D1A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B33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E68"/>
    <w:rsid w:val="000666E0"/>
    <w:rsid w:val="002510B7"/>
    <w:rsid w:val="005C130B"/>
    <w:rsid w:val="00613E6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6CC233"/>
  <w15:chartTrackingRefBased/>
  <w15:docId w15:val="{0C0CF4A2-A087-4712-BE4B-CD7AF871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2022-06-28T19:59:00Z</dcterms:created>
  <dcterms:modified xsi:type="dcterms:W3CDTF">2022-06-28T20:00:00Z</dcterms:modified>
</cp:coreProperties>
</file>